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66AB" w14:textId="77777777" w:rsidR="00517446" w:rsidRDefault="00517446" w:rsidP="005174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MELTON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18B29C0B" w14:textId="77777777" w:rsidR="00517446" w:rsidRDefault="00517446" w:rsidP="005174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Keal Cotes, Lincolnshire.</w:t>
      </w:r>
    </w:p>
    <w:p w14:paraId="17191762" w14:textId="77777777" w:rsidR="00517446" w:rsidRDefault="00517446" w:rsidP="00517446">
      <w:pPr>
        <w:rPr>
          <w:rFonts w:ascii="Times New Roman" w:hAnsi="Times New Roman" w:cs="Times New Roman"/>
          <w:sz w:val="24"/>
          <w:szCs w:val="24"/>
        </w:rPr>
      </w:pPr>
    </w:p>
    <w:p w14:paraId="38A2C5B9" w14:textId="77777777" w:rsidR="00517446" w:rsidRDefault="00517446" w:rsidP="00517446">
      <w:pPr>
        <w:rPr>
          <w:rFonts w:ascii="Times New Roman" w:hAnsi="Times New Roman" w:cs="Times New Roman"/>
          <w:sz w:val="24"/>
          <w:szCs w:val="24"/>
        </w:rPr>
      </w:pPr>
    </w:p>
    <w:p w14:paraId="578809BF" w14:textId="77777777" w:rsidR="00517446" w:rsidRDefault="00517446" w:rsidP="005174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Sep.1405</w:t>
      </w:r>
      <w:r>
        <w:rPr>
          <w:rFonts w:ascii="Times New Roman" w:hAnsi="Times New Roman" w:cs="Times New Roman"/>
          <w:sz w:val="24"/>
          <w:szCs w:val="24"/>
        </w:rPr>
        <w:tab/>
        <w:t>He was licensed for two years’ non-residence for study.</w:t>
      </w:r>
    </w:p>
    <w:p w14:paraId="18EABF6D" w14:textId="77777777" w:rsidR="00517446" w:rsidRDefault="00517446" w:rsidP="005174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00BE86AD" w14:textId="77777777" w:rsidR="00517446" w:rsidRDefault="00517446" w:rsidP="00517446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p.46)</w:t>
      </w:r>
    </w:p>
    <w:p w14:paraId="284158AA" w14:textId="77777777" w:rsidR="00517446" w:rsidRDefault="00517446" w:rsidP="00517446">
      <w:pPr>
        <w:rPr>
          <w:rFonts w:ascii="Times New Roman" w:hAnsi="Times New Roman" w:cs="Times New Roman"/>
          <w:sz w:val="24"/>
          <w:szCs w:val="24"/>
        </w:rPr>
      </w:pPr>
    </w:p>
    <w:p w14:paraId="6DF345FA" w14:textId="77777777" w:rsidR="00517446" w:rsidRDefault="00517446" w:rsidP="00517446">
      <w:pPr>
        <w:rPr>
          <w:rFonts w:ascii="Times New Roman" w:hAnsi="Times New Roman" w:cs="Times New Roman"/>
          <w:sz w:val="24"/>
          <w:szCs w:val="24"/>
        </w:rPr>
      </w:pPr>
    </w:p>
    <w:p w14:paraId="28D07375" w14:textId="77777777" w:rsidR="00517446" w:rsidRDefault="00517446" w:rsidP="005174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2023</w:t>
      </w:r>
    </w:p>
    <w:p w14:paraId="3235612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5134F" w14:textId="77777777" w:rsidR="00517446" w:rsidRDefault="00517446" w:rsidP="009139A6">
      <w:r>
        <w:separator/>
      </w:r>
    </w:p>
  </w:endnote>
  <w:endnote w:type="continuationSeparator" w:id="0">
    <w:p w14:paraId="4D22460E" w14:textId="77777777" w:rsidR="00517446" w:rsidRDefault="005174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66D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C5B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5F8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0A067" w14:textId="77777777" w:rsidR="00517446" w:rsidRDefault="00517446" w:rsidP="009139A6">
      <w:r>
        <w:separator/>
      </w:r>
    </w:p>
  </w:footnote>
  <w:footnote w:type="continuationSeparator" w:id="0">
    <w:p w14:paraId="627571DE" w14:textId="77777777" w:rsidR="00517446" w:rsidRDefault="005174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BF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6DA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8F5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446"/>
    <w:rsid w:val="000666E0"/>
    <w:rsid w:val="002510B7"/>
    <w:rsid w:val="00270799"/>
    <w:rsid w:val="00517446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27DCE"/>
  <w15:chartTrackingRefBased/>
  <w15:docId w15:val="{9DA7A39B-1041-4DFC-93BB-DF0D9FD18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446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2024-03-18T12:20:00Z</dcterms:created>
  <dcterms:modified xsi:type="dcterms:W3CDTF">2024-03-18T12:21:00Z</dcterms:modified>
</cp:coreProperties>
</file>